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34E0" w14:textId="77777777" w:rsidR="009F41F4" w:rsidRPr="0093240E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W w:w="9214" w:type="dxa"/>
        <w:tblInd w:w="-1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6520"/>
      </w:tblGrid>
      <w:tr w:rsidR="009424A5" w:rsidRPr="00CD4726" w14:paraId="2605DFEC" w14:textId="77777777" w:rsidTr="00F31A8A">
        <w:trPr>
          <w:cantSplit/>
          <w:trHeight w:val="234"/>
        </w:trPr>
        <w:tc>
          <w:tcPr>
            <w:tcW w:w="2694" w:type="dxa"/>
            <w:gridSpan w:val="2"/>
          </w:tcPr>
          <w:p w14:paraId="776EBBFA" w14:textId="431638EF" w:rsidR="009424A5" w:rsidRPr="007F5C37" w:rsidRDefault="009424A5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 xml:space="preserve">Zagreb, 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Pr="007F5C37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BC432B">
              <w:rPr>
                <w:rFonts w:ascii="Times New Roman" w:hAnsi="Times New Roman"/>
                <w:noProof/>
                <w:sz w:val="22"/>
              </w:rPr>
              <w:t>29.8.2022.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6E2E5396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0249A5BF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5E68346D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5EB02199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424A5" w:rsidRPr="00CD4726" w14:paraId="04F407A8" w14:textId="77777777" w:rsidTr="00F31A8A">
        <w:trPr>
          <w:cantSplit/>
          <w:trHeight w:val="268"/>
        </w:trPr>
        <w:tc>
          <w:tcPr>
            <w:tcW w:w="1276" w:type="dxa"/>
          </w:tcPr>
          <w:p w14:paraId="4A6C2571" w14:textId="77777777" w:rsidR="009424A5" w:rsidRPr="007F5C37" w:rsidRDefault="009424A5" w:rsidP="00F31A8A">
            <w:pPr>
              <w:spacing w:after="0" w:line="264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14:paraId="31E54F8C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45296C20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20" w:type="dxa"/>
            <w:vMerge/>
          </w:tcPr>
          <w:p w14:paraId="6125DF4A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424A5" w:rsidRPr="00CD4726" w14:paraId="614D7FE2" w14:textId="77777777" w:rsidTr="00F31A8A">
        <w:trPr>
          <w:cantSplit/>
          <w:trHeight w:val="136"/>
        </w:trPr>
        <w:tc>
          <w:tcPr>
            <w:tcW w:w="1276" w:type="dxa"/>
            <w:vAlign w:val="bottom"/>
          </w:tcPr>
          <w:p w14:paraId="20D66F7B" w14:textId="77777777" w:rsidR="009424A5" w:rsidRPr="007F5C37" w:rsidRDefault="009424A5" w:rsidP="00F31A8A">
            <w:pPr>
              <w:spacing w:after="0" w:line="264" w:lineRule="auto"/>
              <w:rPr>
                <w:rFonts w:ascii="Times New Roman" w:eastAsia="Times New Roman" w:hAnsi="Times New Roman"/>
                <w:sz w:val="22"/>
              </w:rPr>
            </w:pPr>
            <w:proofErr w:type="spellStart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>Vaš</w:t>
            </w:r>
            <w:proofErr w:type="spellEnd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 xml:space="preserve"> </w:t>
            </w:r>
            <w:proofErr w:type="spellStart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>znak</w:t>
            </w:r>
            <w:proofErr w:type="spellEnd"/>
          </w:p>
        </w:tc>
        <w:tc>
          <w:tcPr>
            <w:tcW w:w="1418" w:type="dxa"/>
            <w:vAlign w:val="bottom"/>
          </w:tcPr>
          <w:p w14:paraId="5D7F850B" w14:textId="77777777" w:rsidR="009424A5" w:rsidRPr="007F5C37" w:rsidRDefault="009424A5" w:rsidP="00F31A8A">
            <w:pPr>
              <w:spacing w:after="0" w:line="264" w:lineRule="auto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20" w:type="dxa"/>
            <w:vMerge/>
          </w:tcPr>
          <w:p w14:paraId="001FDC27" w14:textId="77777777" w:rsidR="009424A5" w:rsidRPr="007F5C37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</w:rPr>
            </w:pPr>
          </w:p>
        </w:tc>
      </w:tr>
      <w:tr w:rsidR="009424A5" w:rsidRPr="00CD4726" w14:paraId="7C1B05ED" w14:textId="77777777" w:rsidTr="00F31A8A">
        <w:trPr>
          <w:cantSplit/>
          <w:trHeight w:val="96"/>
        </w:trPr>
        <w:tc>
          <w:tcPr>
            <w:tcW w:w="1276" w:type="dxa"/>
            <w:vAlign w:val="center"/>
          </w:tcPr>
          <w:p w14:paraId="752FF863" w14:textId="77777777" w:rsidR="009424A5" w:rsidRPr="007F5C37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proofErr w:type="spellStart"/>
            <w:r w:rsidRPr="007F5C37">
              <w:rPr>
                <w:rFonts w:ascii="Times New Roman" w:hAnsi="Times New Roman"/>
                <w:sz w:val="22"/>
                <w:lang w:val="de-DE"/>
              </w:rPr>
              <w:t>Naš</w:t>
            </w:r>
            <w:proofErr w:type="spellEnd"/>
            <w:r w:rsidRPr="007F5C37">
              <w:rPr>
                <w:rFonts w:ascii="Times New Roman" w:hAnsi="Times New Roman"/>
                <w:sz w:val="22"/>
                <w:lang w:val="de-DE"/>
              </w:rPr>
              <w:t xml:space="preserve"> </w:t>
            </w:r>
            <w:proofErr w:type="spellStart"/>
            <w:r w:rsidRPr="007F5C37">
              <w:rPr>
                <w:rFonts w:ascii="Times New Roman" w:hAnsi="Times New Roman"/>
                <w:sz w:val="22"/>
                <w:lang w:val="de-DE"/>
              </w:rPr>
              <w:t>znak</w:t>
            </w:r>
            <w:proofErr w:type="spellEnd"/>
          </w:p>
        </w:tc>
        <w:tc>
          <w:tcPr>
            <w:tcW w:w="1418" w:type="dxa"/>
          </w:tcPr>
          <w:p w14:paraId="4C58DCC9" w14:textId="77777777" w:rsidR="009424A5" w:rsidRPr="007F5C37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</w:p>
        </w:tc>
        <w:tc>
          <w:tcPr>
            <w:tcW w:w="6520" w:type="dxa"/>
            <w:vMerge w:val="restart"/>
          </w:tcPr>
          <w:p w14:paraId="081AD760" w14:textId="77777777" w:rsidR="009424A5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FC7E39"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08C534E0" w14:textId="77777777" w:rsidR="009424A5" w:rsidRDefault="009424A5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Stalna služba u Karlovcu</w:t>
            </w:r>
          </w:p>
          <w:p w14:paraId="108A354B" w14:textId="77777777" w:rsidR="009424A5" w:rsidRPr="00B759AA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r>
              <w:rPr>
                <w:rFonts w:ascii="Times New Roman" w:eastAsia="Times New Roman" w:hAnsi="Times New Roman"/>
                <w:bCs/>
                <w:sz w:val="22"/>
              </w:rPr>
              <w:t>Trg hrvatskih branitelja 1</w:t>
            </w:r>
          </w:p>
          <w:p w14:paraId="212B2F67" w14:textId="77777777" w:rsidR="009424A5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 w:rsidRPr="00FC7E39">
              <w:rPr>
                <w:rFonts w:ascii="Times New Roman" w:hAnsi="Times New Roman"/>
                <w:sz w:val="22"/>
              </w:rPr>
              <w:t>HR-</w:t>
            </w:r>
            <w:r>
              <w:rPr>
                <w:rFonts w:ascii="Times New Roman" w:hAnsi="Times New Roman"/>
                <w:sz w:val="22"/>
              </w:rPr>
              <w:t>47000 KARLOVAC</w:t>
            </w:r>
          </w:p>
          <w:p w14:paraId="10C63BE4" w14:textId="77777777" w:rsidR="009424A5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  <w:p w14:paraId="1FF45985" w14:textId="77777777" w:rsidR="009424A5" w:rsidRPr="007F5C37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stečajna sutkinja Jadranka </w:t>
            </w:r>
            <w:proofErr w:type="spellStart"/>
            <w:r>
              <w:rPr>
                <w:rFonts w:ascii="Times New Roman" w:hAnsi="Times New Roman"/>
                <w:sz w:val="22"/>
              </w:rPr>
              <w:t>Mađeruh</w:t>
            </w:r>
            <w:proofErr w:type="spellEnd"/>
          </w:p>
        </w:tc>
      </w:tr>
      <w:tr w:rsidR="009424A5" w:rsidRPr="00CD4726" w14:paraId="5B0AEE86" w14:textId="77777777" w:rsidTr="00F31A8A">
        <w:trPr>
          <w:cantSplit/>
          <w:trHeight w:val="920"/>
        </w:trPr>
        <w:tc>
          <w:tcPr>
            <w:tcW w:w="2694" w:type="dxa"/>
            <w:gridSpan w:val="2"/>
          </w:tcPr>
          <w:p w14:paraId="33BF414C" w14:textId="77777777" w:rsidR="009424A5" w:rsidRPr="007F5C37" w:rsidRDefault="009424A5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4B38BF2D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9424A5" w:rsidRPr="00CD4726" w14:paraId="7D2D8399" w14:textId="77777777" w:rsidTr="00F31A8A">
        <w:trPr>
          <w:cantSplit/>
          <w:trHeight w:val="96"/>
        </w:trPr>
        <w:tc>
          <w:tcPr>
            <w:tcW w:w="2694" w:type="dxa"/>
            <w:gridSpan w:val="2"/>
          </w:tcPr>
          <w:p w14:paraId="4D6D67F7" w14:textId="77777777" w:rsidR="009424A5" w:rsidRPr="007F5C37" w:rsidRDefault="009424A5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793A4E09" w14:textId="77777777" w:rsidR="009424A5" w:rsidRDefault="009424A5" w:rsidP="00F31A8A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4CD0B145" w14:textId="77777777" w:rsidR="009424A5" w:rsidRPr="007F5C37" w:rsidRDefault="009424A5" w:rsidP="00F31A8A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>
              <w:rPr>
                <w:rFonts w:ascii="Times New Roman" w:hAnsi="Times New Roman"/>
                <w:b/>
                <w:sz w:val="22"/>
              </w:rPr>
              <w:t>1219</w:t>
            </w:r>
            <w:r w:rsidRPr="007F5C37">
              <w:rPr>
                <w:rFonts w:ascii="Times New Roman" w:hAnsi="Times New Roman"/>
                <w:b/>
                <w:sz w:val="22"/>
              </w:rPr>
              <w:t>/20</w:t>
            </w:r>
            <w:r>
              <w:rPr>
                <w:rFonts w:ascii="Times New Roman" w:hAnsi="Times New Roman"/>
                <w:b/>
                <w:sz w:val="22"/>
              </w:rPr>
              <w:t>22</w:t>
            </w:r>
          </w:p>
        </w:tc>
      </w:tr>
    </w:tbl>
    <w:p w14:paraId="561E7520" w14:textId="77777777" w:rsidR="009424A5" w:rsidRPr="0093240E" w:rsidRDefault="009424A5" w:rsidP="009424A5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9424A5" w:rsidRPr="00FB2124" w14:paraId="73538048" w14:textId="77777777" w:rsidTr="00F31A8A">
        <w:trPr>
          <w:cantSplit/>
          <w:trHeight w:val="234"/>
        </w:trPr>
        <w:tc>
          <w:tcPr>
            <w:tcW w:w="9214" w:type="dxa"/>
            <w:gridSpan w:val="2"/>
          </w:tcPr>
          <w:p w14:paraId="69801FDE" w14:textId="77777777" w:rsidR="009424A5" w:rsidRPr="00FB2124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9424A5" w:rsidRPr="00FB2124" w14:paraId="29946228" w14:textId="77777777" w:rsidTr="00F31A8A">
        <w:trPr>
          <w:cantSplit/>
          <w:trHeight w:val="90"/>
        </w:trPr>
        <w:tc>
          <w:tcPr>
            <w:tcW w:w="9214" w:type="dxa"/>
            <w:gridSpan w:val="2"/>
          </w:tcPr>
          <w:p w14:paraId="656D34ED" w14:textId="77777777" w:rsidR="009424A5" w:rsidRPr="00FB2124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424A5" w:rsidRPr="00E2575D" w14:paraId="1C94BC7B" w14:textId="77777777" w:rsidTr="00F31A8A">
        <w:trPr>
          <w:cantSplit/>
          <w:trHeight w:val="208"/>
        </w:trPr>
        <w:tc>
          <w:tcPr>
            <w:tcW w:w="1701" w:type="dxa"/>
            <w:vAlign w:val="bottom"/>
          </w:tcPr>
          <w:p w14:paraId="3C866E40" w14:textId="77777777" w:rsidR="009424A5" w:rsidRPr="00FB2124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C405F4D" w14:textId="77777777" w:rsidR="009424A5" w:rsidRPr="00E2575D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SUMA </w:t>
            </w:r>
            <w:proofErr w:type="spellStart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Engineering</w:t>
            </w:r>
            <w:proofErr w:type="spellEnd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</w:t>
            </w:r>
            <w:proofErr w:type="spellStart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platform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Pavlenski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 put 9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Zagreb, 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73369220751, kojeg zastupa stečajni upravitelj Matija Potočnjak</w:t>
            </w:r>
          </w:p>
        </w:tc>
      </w:tr>
      <w:tr w:rsidR="009424A5" w:rsidRPr="00FB2124" w14:paraId="6F6B3B19" w14:textId="77777777" w:rsidTr="00F31A8A">
        <w:trPr>
          <w:cantSplit/>
          <w:trHeight w:val="424"/>
        </w:trPr>
        <w:tc>
          <w:tcPr>
            <w:tcW w:w="1701" w:type="dxa"/>
            <w:vAlign w:val="center"/>
          </w:tcPr>
          <w:p w14:paraId="110F744F" w14:textId="77777777" w:rsidR="009424A5" w:rsidRPr="00FB2124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18EDA1F7" w14:textId="77777777" w:rsidR="009424A5" w:rsidRPr="00FB2124" w:rsidRDefault="009424A5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77777777" w:rsidR="005E67D7" w:rsidRPr="0093240E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65191AD8" w14:textId="77777777" w:rsidR="009424A5" w:rsidRDefault="009424A5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2300198A" w14:textId="0841F322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Stečajni upravitelj u skladu s člankom 222. SZ-a</w:t>
      </w:r>
      <w:r w:rsidR="00091C5F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dostavlja </w:t>
      </w:r>
    </w:p>
    <w:p w14:paraId="15923B92" w14:textId="77777777" w:rsidR="005E67D7" w:rsidRDefault="005E67D7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01051BA2" w14:textId="77777777" w:rsidR="009424A5" w:rsidRDefault="009424A5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19430762" w14:textId="0F27B2DA" w:rsidR="009A0B9D" w:rsidRDefault="00E478BC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8947F0">
        <w:rPr>
          <w:rFonts w:ascii="Times New Roman" w:hAnsi="Times New Roman"/>
          <w:b/>
          <w:sz w:val="22"/>
        </w:rPr>
        <w:t>POPIS VJEROVNIKA (sukladno članku 222. SZ-a)</w:t>
      </w:r>
      <w:r w:rsidR="009A0B9D" w:rsidRPr="008947F0">
        <w:rPr>
          <w:rFonts w:ascii="Times New Roman" w:hAnsi="Times New Roman"/>
          <w:b/>
          <w:sz w:val="22"/>
        </w:rPr>
        <w:t xml:space="preserve"> </w:t>
      </w:r>
    </w:p>
    <w:p w14:paraId="05BF5155" w14:textId="77777777" w:rsidR="005E67D7" w:rsidRPr="008947F0" w:rsidRDefault="005E67D7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2A19FE43" w14:textId="77777777" w:rsidR="009424A5" w:rsidRDefault="009424A5" w:rsidP="009424A5">
      <w:pPr>
        <w:spacing w:after="0" w:line="264" w:lineRule="auto"/>
        <w:rPr>
          <w:rFonts w:ascii="Times New Roman" w:hAnsi="Times New Roman"/>
          <w:b/>
          <w:sz w:val="22"/>
        </w:rPr>
      </w:pPr>
      <w:bookmarkStart w:id="0" w:name="_Hlk508217998"/>
    </w:p>
    <w:p w14:paraId="2C116498" w14:textId="3C01BF70" w:rsidR="009424A5" w:rsidRPr="00F70820" w:rsidRDefault="009424A5" w:rsidP="009424A5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>A/ Stečajni vjerovnici</w:t>
      </w:r>
    </w:p>
    <w:p w14:paraId="324CDA4F" w14:textId="77777777" w:rsidR="009424A5" w:rsidRDefault="009424A5" w:rsidP="009424A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495FE04A" w14:textId="77777777" w:rsidR="009424A5" w:rsidRPr="00997A1E" w:rsidRDefault="009424A5" w:rsidP="009424A5">
      <w:pPr>
        <w:spacing w:after="0" w:line="264" w:lineRule="auto"/>
        <w:rPr>
          <w:rFonts w:ascii="Times New Roman" w:hAnsi="Times New Roman"/>
          <w:b/>
          <w:sz w:val="22"/>
        </w:rPr>
      </w:pPr>
      <w:r w:rsidRPr="00997A1E">
        <w:rPr>
          <w:rFonts w:ascii="Times New Roman" w:hAnsi="Times New Roman"/>
          <w:b/>
          <w:sz w:val="22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1984"/>
        <w:gridCol w:w="1988"/>
        <w:gridCol w:w="2115"/>
      </w:tblGrid>
      <w:tr w:rsidR="009424A5" w:rsidRPr="005A05EE" w14:paraId="2B94999C" w14:textId="77777777" w:rsidTr="00F31A8A">
        <w:trPr>
          <w:trHeight w:val="324"/>
        </w:trPr>
        <w:tc>
          <w:tcPr>
            <w:tcW w:w="1641" w:type="pct"/>
            <w:shd w:val="clear" w:color="auto" w:fill="BFBFBF" w:themeFill="background1" w:themeFillShade="BF"/>
            <w:vAlign w:val="center"/>
            <w:hideMark/>
          </w:tcPr>
          <w:p w14:paraId="7E2C5DAE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0712E482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097" w:type="pct"/>
            <w:shd w:val="clear" w:color="auto" w:fill="BFBFBF" w:themeFill="background1" w:themeFillShade="BF"/>
            <w:vAlign w:val="center"/>
            <w:hideMark/>
          </w:tcPr>
          <w:p w14:paraId="7AD51249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5B2B6A29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</w:tr>
      <w:tr w:rsidR="009424A5" w:rsidRPr="005A05EE" w14:paraId="531141C0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7ED5D307" w14:textId="77777777" w:rsidR="009424A5" w:rsidRPr="005E1358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Ministarstvo financija, Porezna uprava</w:t>
            </w:r>
          </w:p>
        </w:tc>
        <w:tc>
          <w:tcPr>
            <w:tcW w:w="1095" w:type="pct"/>
            <w:vAlign w:val="center"/>
          </w:tcPr>
          <w:p w14:paraId="6C0DC02E" w14:textId="77777777" w:rsidR="009424A5" w:rsidRPr="005E1358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384.830,2</w:t>
            </w:r>
            <w:r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097" w:type="pct"/>
            <w:vAlign w:val="center"/>
          </w:tcPr>
          <w:p w14:paraId="6692A2AA" w14:textId="77777777" w:rsidR="009424A5" w:rsidRPr="005A05EE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384.830,2</w:t>
            </w:r>
            <w:r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167" w:type="pct"/>
            <w:vAlign w:val="center"/>
          </w:tcPr>
          <w:p w14:paraId="22773AA3" w14:textId="77777777" w:rsidR="009424A5" w:rsidRPr="005A05EE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231A6711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581447FA" w14:textId="77777777" w:rsidR="009424A5" w:rsidRPr="005E1358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Heavy Transport d.o.o.</w:t>
            </w:r>
          </w:p>
        </w:tc>
        <w:tc>
          <w:tcPr>
            <w:tcW w:w="1095" w:type="pct"/>
            <w:vAlign w:val="center"/>
          </w:tcPr>
          <w:p w14:paraId="1D1A2ADF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121.153,8</w:t>
            </w:r>
            <w:r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097" w:type="pct"/>
            <w:vAlign w:val="center"/>
          </w:tcPr>
          <w:p w14:paraId="0FEB79D1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121.153,8</w:t>
            </w:r>
            <w:r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167" w:type="pct"/>
            <w:vAlign w:val="center"/>
          </w:tcPr>
          <w:p w14:paraId="57AD015E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2937FAAC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46F0AA94" w14:textId="77777777" w:rsidR="009424A5" w:rsidRPr="00B67172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ASCENDUM građevinski strojevi Hrvatska d.o.o.</w:t>
            </w:r>
          </w:p>
        </w:tc>
        <w:tc>
          <w:tcPr>
            <w:tcW w:w="1095" w:type="pct"/>
            <w:vAlign w:val="center"/>
          </w:tcPr>
          <w:p w14:paraId="19CCBA79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2.787.644,147</w:t>
            </w:r>
          </w:p>
        </w:tc>
        <w:tc>
          <w:tcPr>
            <w:tcW w:w="1097" w:type="pct"/>
            <w:vAlign w:val="center"/>
          </w:tcPr>
          <w:p w14:paraId="5E1A6B1A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2.787.644,147</w:t>
            </w:r>
          </w:p>
        </w:tc>
        <w:tc>
          <w:tcPr>
            <w:tcW w:w="1167" w:type="pct"/>
            <w:vAlign w:val="center"/>
          </w:tcPr>
          <w:p w14:paraId="368BB8A9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148603BF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639852B4" w14:textId="77777777" w:rsidR="009424A5" w:rsidRPr="00B67172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VELEBIT-PROMET d.o.o.</w:t>
            </w:r>
          </w:p>
        </w:tc>
        <w:tc>
          <w:tcPr>
            <w:tcW w:w="1095" w:type="pct"/>
            <w:vAlign w:val="center"/>
          </w:tcPr>
          <w:p w14:paraId="65A9A266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285.401,96</w:t>
            </w:r>
          </w:p>
        </w:tc>
        <w:tc>
          <w:tcPr>
            <w:tcW w:w="1097" w:type="pct"/>
            <w:vAlign w:val="center"/>
          </w:tcPr>
          <w:p w14:paraId="37C8092F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285.401,96</w:t>
            </w:r>
          </w:p>
        </w:tc>
        <w:tc>
          <w:tcPr>
            <w:tcW w:w="1167" w:type="pct"/>
            <w:vAlign w:val="center"/>
          </w:tcPr>
          <w:p w14:paraId="101519A8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4833C878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744A7553" w14:textId="77777777" w:rsidR="009424A5" w:rsidRPr="00B67172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ING-JET d.o.o.</w:t>
            </w:r>
          </w:p>
        </w:tc>
        <w:tc>
          <w:tcPr>
            <w:tcW w:w="1095" w:type="pct"/>
            <w:vAlign w:val="center"/>
          </w:tcPr>
          <w:p w14:paraId="6783E12B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804.336,46</w:t>
            </w:r>
          </w:p>
        </w:tc>
        <w:tc>
          <w:tcPr>
            <w:tcW w:w="1097" w:type="pct"/>
            <w:vAlign w:val="center"/>
          </w:tcPr>
          <w:p w14:paraId="49621DBD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804.336,46</w:t>
            </w:r>
          </w:p>
        </w:tc>
        <w:tc>
          <w:tcPr>
            <w:tcW w:w="1167" w:type="pct"/>
            <w:vAlign w:val="center"/>
          </w:tcPr>
          <w:p w14:paraId="541BC3CF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05FB1F40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059E8F7F" w14:textId="77777777" w:rsidR="009424A5" w:rsidRPr="00B67172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FINANCIJSKA AGENCIJA</w:t>
            </w:r>
          </w:p>
        </w:tc>
        <w:tc>
          <w:tcPr>
            <w:tcW w:w="1095" w:type="pct"/>
            <w:vAlign w:val="center"/>
          </w:tcPr>
          <w:p w14:paraId="2EF39DD4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2.000,00</w:t>
            </w:r>
          </w:p>
        </w:tc>
        <w:tc>
          <w:tcPr>
            <w:tcW w:w="1097" w:type="pct"/>
            <w:vAlign w:val="center"/>
          </w:tcPr>
          <w:p w14:paraId="52FAABAD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2.000,00</w:t>
            </w:r>
          </w:p>
        </w:tc>
        <w:tc>
          <w:tcPr>
            <w:tcW w:w="1167" w:type="pct"/>
            <w:vAlign w:val="center"/>
          </w:tcPr>
          <w:p w14:paraId="7598E7A2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76EEDA51" w14:textId="77777777" w:rsidTr="00F31A8A">
        <w:trPr>
          <w:trHeight w:val="324"/>
        </w:trPr>
        <w:tc>
          <w:tcPr>
            <w:tcW w:w="1641" w:type="pct"/>
          </w:tcPr>
          <w:p w14:paraId="0DEA9539" w14:textId="77777777" w:rsidR="009424A5" w:rsidRPr="005E1358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Branko Knežević PR 2. maj</w:t>
            </w:r>
          </w:p>
        </w:tc>
        <w:tc>
          <w:tcPr>
            <w:tcW w:w="1095" w:type="pct"/>
            <w:vAlign w:val="center"/>
          </w:tcPr>
          <w:p w14:paraId="7B6B5D4E" w14:textId="77777777" w:rsidR="009424A5" w:rsidRPr="005E1358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1.486.325,52</w:t>
            </w:r>
          </w:p>
        </w:tc>
        <w:tc>
          <w:tcPr>
            <w:tcW w:w="1097" w:type="pct"/>
            <w:vAlign w:val="center"/>
          </w:tcPr>
          <w:p w14:paraId="60E782FA" w14:textId="77777777" w:rsidR="009424A5" w:rsidRPr="00D81300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1.486.325,52</w:t>
            </w:r>
          </w:p>
        </w:tc>
        <w:tc>
          <w:tcPr>
            <w:tcW w:w="1167" w:type="pct"/>
            <w:vAlign w:val="center"/>
          </w:tcPr>
          <w:p w14:paraId="2C98A496" w14:textId="77777777" w:rsidR="009424A5" w:rsidRPr="00D81300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0A86E866" w14:textId="77777777" w:rsidTr="00F31A8A">
        <w:trPr>
          <w:trHeight w:val="324"/>
        </w:trPr>
        <w:tc>
          <w:tcPr>
            <w:tcW w:w="1641" w:type="pct"/>
          </w:tcPr>
          <w:p w14:paraId="443A4EBC" w14:textId="77777777" w:rsidR="009424A5" w:rsidRPr="005E1358" w:rsidRDefault="009424A5" w:rsidP="00F31A8A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PERI oplate i skele d.o.o.</w:t>
            </w:r>
          </w:p>
        </w:tc>
        <w:tc>
          <w:tcPr>
            <w:tcW w:w="1095" w:type="pct"/>
            <w:vAlign w:val="center"/>
          </w:tcPr>
          <w:p w14:paraId="0BEB5F23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1.341.821,66</w:t>
            </w:r>
          </w:p>
        </w:tc>
        <w:tc>
          <w:tcPr>
            <w:tcW w:w="1097" w:type="pct"/>
            <w:vAlign w:val="center"/>
          </w:tcPr>
          <w:p w14:paraId="5FAD7736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1.341.821,66</w:t>
            </w:r>
          </w:p>
        </w:tc>
        <w:tc>
          <w:tcPr>
            <w:tcW w:w="1167" w:type="pct"/>
            <w:vAlign w:val="center"/>
          </w:tcPr>
          <w:p w14:paraId="1CC346FC" w14:textId="77777777" w:rsidR="009424A5" w:rsidRPr="009910D9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424A5" w:rsidRPr="005A05EE" w14:paraId="7308FA21" w14:textId="77777777" w:rsidTr="00F31A8A">
        <w:trPr>
          <w:trHeight w:val="324"/>
        </w:trPr>
        <w:tc>
          <w:tcPr>
            <w:tcW w:w="1641" w:type="pct"/>
          </w:tcPr>
          <w:p w14:paraId="748E4307" w14:textId="77777777" w:rsidR="009424A5" w:rsidRPr="00B67172" w:rsidRDefault="009424A5" w:rsidP="00F31A8A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095" w:type="pct"/>
            <w:vAlign w:val="center"/>
          </w:tcPr>
          <w:p w14:paraId="10AE69AB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97" w:type="pct"/>
            <w:vAlign w:val="center"/>
          </w:tcPr>
          <w:p w14:paraId="0E187DFF" w14:textId="77777777" w:rsidR="009424A5" w:rsidRPr="00B67172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67" w:type="pct"/>
            <w:vAlign w:val="center"/>
          </w:tcPr>
          <w:p w14:paraId="5CA64DF1" w14:textId="77777777" w:rsidR="009424A5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</w:tr>
      <w:tr w:rsidR="009424A5" w:rsidRPr="005A05EE" w14:paraId="7911EB6B" w14:textId="77777777" w:rsidTr="00F31A8A">
        <w:trPr>
          <w:trHeight w:val="324"/>
        </w:trPr>
        <w:tc>
          <w:tcPr>
            <w:tcW w:w="1641" w:type="pct"/>
          </w:tcPr>
          <w:p w14:paraId="3A70AD30" w14:textId="77777777" w:rsidR="009424A5" w:rsidRPr="00371993" w:rsidRDefault="009424A5" w:rsidP="00F31A8A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371993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1095" w:type="pct"/>
            <w:vAlign w:val="center"/>
          </w:tcPr>
          <w:p w14:paraId="0FB0E52E" w14:textId="77777777" w:rsidR="009424A5" w:rsidRPr="005E1358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</w:p>
        </w:tc>
        <w:tc>
          <w:tcPr>
            <w:tcW w:w="1097" w:type="pct"/>
            <w:vAlign w:val="center"/>
          </w:tcPr>
          <w:p w14:paraId="1054C7EB" w14:textId="77777777" w:rsidR="009424A5" w:rsidRPr="005E1358" w:rsidRDefault="009424A5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</w:p>
        </w:tc>
        <w:tc>
          <w:tcPr>
            <w:tcW w:w="1167" w:type="pct"/>
            <w:vAlign w:val="center"/>
          </w:tcPr>
          <w:p w14:paraId="1F862A4F" w14:textId="77777777" w:rsidR="009424A5" w:rsidRPr="009910D9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3F815617" w14:textId="77777777" w:rsidR="009424A5" w:rsidRDefault="009424A5" w:rsidP="009424A5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161A3BB1" w14:textId="77777777" w:rsidR="009424A5" w:rsidRDefault="009424A5" w:rsidP="009424A5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5FD091B0" w14:textId="423C15B9" w:rsidR="009424A5" w:rsidRDefault="009424A5" w:rsidP="009424A5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lastRenderedPageBreak/>
        <w:t xml:space="preserve">Ukupan iznos prijavljenih 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>(II. viši isplatni red)</w:t>
      </w: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9424A5" w:rsidRPr="005A05EE" w14:paraId="1ED6BFF1" w14:textId="77777777" w:rsidTr="00F31A8A">
        <w:trPr>
          <w:trHeight w:val="324"/>
        </w:trPr>
        <w:tc>
          <w:tcPr>
            <w:tcW w:w="1236" w:type="pct"/>
            <w:shd w:val="clear" w:color="auto" w:fill="BFBFBF" w:themeFill="background1" w:themeFillShade="BF"/>
            <w:vAlign w:val="center"/>
            <w:hideMark/>
          </w:tcPr>
          <w:p w14:paraId="5F71E4E7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237" w:type="pct"/>
            <w:shd w:val="clear" w:color="auto" w:fill="BFBFBF" w:themeFill="background1" w:themeFillShade="BF"/>
            <w:vAlign w:val="center"/>
            <w:hideMark/>
          </w:tcPr>
          <w:p w14:paraId="2F675533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BFBFBF" w:themeFill="background1" w:themeFillShade="BF"/>
            <w:vAlign w:val="center"/>
            <w:hideMark/>
          </w:tcPr>
          <w:p w14:paraId="2A3C52DB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6743606A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9424A5" w:rsidRPr="005A05EE" w14:paraId="381B13D4" w14:textId="77777777" w:rsidTr="00F31A8A">
        <w:trPr>
          <w:trHeight w:val="324"/>
        </w:trPr>
        <w:tc>
          <w:tcPr>
            <w:tcW w:w="1236" w:type="pct"/>
            <w:vAlign w:val="center"/>
          </w:tcPr>
          <w:p w14:paraId="2F8E3693" w14:textId="77777777" w:rsidR="009424A5" w:rsidRPr="005A05EE" w:rsidRDefault="009424A5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237" w:type="pct"/>
            <w:vAlign w:val="center"/>
          </w:tcPr>
          <w:p w14:paraId="7DD07DD0" w14:textId="77777777" w:rsidR="009424A5" w:rsidRPr="005A05EE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  <w:r>
              <w:rPr>
                <w:rFonts w:ascii="Times New Roman" w:hAnsi="Times New Roman"/>
                <w:sz w:val="22"/>
              </w:rPr>
              <w:t xml:space="preserve"> kn</w:t>
            </w:r>
          </w:p>
        </w:tc>
        <w:tc>
          <w:tcPr>
            <w:tcW w:w="1360" w:type="pct"/>
            <w:vAlign w:val="center"/>
          </w:tcPr>
          <w:p w14:paraId="4277A1A7" w14:textId="77777777" w:rsidR="009424A5" w:rsidRPr="005A05EE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  <w:r>
              <w:rPr>
                <w:rFonts w:ascii="Times New Roman" w:hAnsi="Times New Roman"/>
                <w:sz w:val="22"/>
              </w:rPr>
              <w:t xml:space="preserve"> kn</w:t>
            </w:r>
          </w:p>
        </w:tc>
        <w:tc>
          <w:tcPr>
            <w:tcW w:w="1167" w:type="pct"/>
            <w:vAlign w:val="center"/>
          </w:tcPr>
          <w:p w14:paraId="02815EB6" w14:textId="77777777" w:rsidR="009424A5" w:rsidRPr="005A05EE" w:rsidRDefault="009424A5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 kn</w:t>
            </w:r>
          </w:p>
        </w:tc>
      </w:tr>
    </w:tbl>
    <w:p w14:paraId="01D49034" w14:textId="77777777" w:rsidR="009424A5" w:rsidRDefault="009424A5" w:rsidP="009424A5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52ACB963" w14:textId="77777777" w:rsidR="009424A5" w:rsidRPr="00F70820" w:rsidRDefault="009424A5" w:rsidP="009424A5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 xml:space="preserve">B/ </w:t>
      </w:r>
      <w:proofErr w:type="spellStart"/>
      <w:r w:rsidRPr="00F70820">
        <w:rPr>
          <w:rFonts w:ascii="Times New Roman" w:hAnsi="Times New Roman"/>
          <w:b/>
          <w:sz w:val="22"/>
        </w:rPr>
        <w:t>Razlučni</w:t>
      </w:r>
      <w:proofErr w:type="spellEnd"/>
      <w:r w:rsidRPr="00F70820">
        <w:rPr>
          <w:rFonts w:ascii="Times New Roman" w:hAnsi="Times New Roman"/>
          <w:b/>
          <w:sz w:val="22"/>
        </w:rPr>
        <w:t xml:space="preserve"> vjerovnici</w:t>
      </w:r>
    </w:p>
    <w:p w14:paraId="4750E209" w14:textId="77777777" w:rsidR="009424A5" w:rsidRPr="00F10530" w:rsidRDefault="009424A5" w:rsidP="009424A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04FC404D" w14:textId="77777777" w:rsidR="009424A5" w:rsidRDefault="009424A5" w:rsidP="009424A5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3321BA">
        <w:rPr>
          <w:rFonts w:ascii="Times New Roman" w:eastAsia="Times New Roman" w:hAnsi="Times New Roman"/>
          <w:sz w:val="22"/>
          <w:lang w:eastAsia="hr-HR"/>
        </w:rPr>
        <w:t>Nema.</w:t>
      </w:r>
    </w:p>
    <w:p w14:paraId="5C3B72F5" w14:textId="77777777" w:rsidR="009424A5" w:rsidRDefault="009424A5" w:rsidP="009424A5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FB6088D" w14:textId="77777777" w:rsidR="009424A5" w:rsidRPr="00B90B72" w:rsidRDefault="009424A5" w:rsidP="009424A5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B90B72">
        <w:rPr>
          <w:rFonts w:ascii="Times New Roman" w:eastAsia="Times New Roman" w:hAnsi="Times New Roman"/>
          <w:b/>
          <w:bCs/>
          <w:sz w:val="22"/>
          <w:lang w:eastAsia="hr-HR"/>
        </w:rPr>
        <w:t>C/ Izlučni vjerovnici</w:t>
      </w:r>
    </w:p>
    <w:p w14:paraId="35730A7A" w14:textId="77777777" w:rsidR="009424A5" w:rsidRDefault="009424A5" w:rsidP="009424A5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965AA89" w14:textId="77777777" w:rsidR="009424A5" w:rsidRPr="00B90B72" w:rsidRDefault="009424A5" w:rsidP="009424A5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B90B72">
        <w:rPr>
          <w:rFonts w:ascii="Times New Roman" w:eastAsia="Times New Roman" w:hAnsi="Times New Roman"/>
          <w:sz w:val="22"/>
          <w:lang w:eastAsia="hr-HR"/>
        </w:rPr>
        <w:t>Nema.</w:t>
      </w:r>
    </w:p>
    <w:p w14:paraId="68D0B579" w14:textId="77777777" w:rsidR="00B841F6" w:rsidRDefault="00B841F6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4EE9217C" w14:textId="77777777" w:rsidR="00091C5F" w:rsidRDefault="00091C5F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96A34AE" w14:textId="77777777" w:rsidR="004516A9" w:rsidRDefault="004516A9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09D67726" w14:textId="77777777" w:rsidR="009424A5" w:rsidRDefault="009424A5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6A37DFF" w14:textId="0770B4D8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0"/>
    <w:p w14:paraId="19254D7F" w14:textId="1B0214CF" w:rsidR="000477F6" w:rsidRPr="0093240E" w:rsidRDefault="009F41F4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Matija Potočnjak</w:t>
      </w: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28633" w14:textId="77777777" w:rsidR="00C26658" w:rsidRDefault="00C26658" w:rsidP="005D60AC">
      <w:pPr>
        <w:spacing w:after="0" w:line="240" w:lineRule="auto"/>
      </w:pPr>
      <w:r>
        <w:separator/>
      </w:r>
    </w:p>
  </w:endnote>
  <w:endnote w:type="continuationSeparator" w:id="0">
    <w:p w14:paraId="1C68DC69" w14:textId="77777777" w:rsidR="00C26658" w:rsidRDefault="00C26658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A072" w14:textId="77777777" w:rsidR="00C26658" w:rsidRDefault="00C26658" w:rsidP="005D60AC">
      <w:pPr>
        <w:spacing w:after="0" w:line="240" w:lineRule="auto"/>
      </w:pPr>
      <w:r>
        <w:separator/>
      </w:r>
    </w:p>
  </w:footnote>
  <w:footnote w:type="continuationSeparator" w:id="0">
    <w:p w14:paraId="70829B93" w14:textId="77777777" w:rsidR="00C26658" w:rsidRDefault="00C26658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2053" w14:textId="77777777" w:rsidR="005547DE" w:rsidRPr="00961561" w:rsidRDefault="005547DE" w:rsidP="005547DE">
    <w:pP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bookmarkStart w:id="1" w:name="_Hlk101524385"/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 xml:space="preserve">Stečajni upravitelj </w:t>
    </w:r>
    <w:r>
      <w:rPr>
        <w:rFonts w:ascii="Times New Roman" w:eastAsia="Times New Roman" w:hAnsi="Times New Roman"/>
        <w:b/>
        <w:color w:val="000000"/>
        <w:sz w:val="22"/>
        <w:lang w:eastAsia="hr-HR"/>
      </w:rPr>
      <w:t>Matija Potočnjak</w:t>
    </w:r>
  </w:p>
  <w:p w14:paraId="662CEF4F" w14:textId="77777777" w:rsidR="005547DE" w:rsidRPr="00961561" w:rsidRDefault="005547DE" w:rsidP="005547DE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 xml:space="preserve">broj mobitela: (00385) </w:t>
    </w:r>
    <w:r>
      <w:rPr>
        <w:rFonts w:ascii="Times New Roman" w:hAnsi="Times New Roman"/>
        <w:sz w:val="22"/>
      </w:rPr>
      <w:t>99</w:t>
    </w:r>
    <w:r w:rsidRPr="00961561">
      <w:rPr>
        <w:rFonts w:ascii="Times New Roman" w:hAnsi="Times New Roman"/>
        <w:sz w:val="22"/>
      </w:rPr>
      <w:t xml:space="preserve"> </w:t>
    </w:r>
    <w:r>
      <w:rPr>
        <w:rFonts w:ascii="Times New Roman" w:hAnsi="Times New Roman"/>
        <w:sz w:val="22"/>
      </w:rPr>
      <w:t>2178574</w:t>
    </w:r>
    <w:r w:rsidRPr="00961561">
      <w:rPr>
        <w:rFonts w:ascii="Times New Roman" w:hAnsi="Times New Roman"/>
        <w:sz w:val="22"/>
      </w:rPr>
      <w:t xml:space="preserve">, e-mail: </w:t>
    </w:r>
    <w:r>
      <w:rPr>
        <w:rFonts w:ascii="Times New Roman" w:hAnsi="Times New Roman"/>
        <w:sz w:val="22"/>
      </w:rPr>
      <w:t>matija.potocnjak</w:t>
    </w:r>
    <w:r w:rsidRPr="00961561">
      <w:rPr>
        <w:rFonts w:ascii="Times New Roman" w:hAnsi="Times New Roman"/>
        <w:sz w:val="22"/>
      </w:rPr>
      <w:t>@</w:t>
    </w:r>
    <w:r>
      <w:rPr>
        <w:rFonts w:ascii="Times New Roman" w:hAnsi="Times New Roman"/>
        <w:sz w:val="22"/>
      </w:rPr>
      <w:t>odps</w:t>
    </w:r>
    <w:r w:rsidRPr="00961561">
      <w:rPr>
        <w:rFonts w:ascii="Times New Roman" w:hAnsi="Times New Roman"/>
        <w:sz w:val="22"/>
      </w:rPr>
      <w:t>.hr</w:t>
    </w:r>
  </w:p>
  <w:bookmarkEnd w:id="1"/>
  <w:p w14:paraId="64E59DE9" w14:textId="77777777" w:rsidR="005547DE" w:rsidRPr="00961561" w:rsidRDefault="005547DE" w:rsidP="005547D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5"/>
  </w:num>
  <w:num w:numId="5">
    <w:abstractNumId w:val="28"/>
  </w:num>
  <w:num w:numId="6">
    <w:abstractNumId w:val="27"/>
  </w:num>
  <w:num w:numId="7">
    <w:abstractNumId w:val="19"/>
  </w:num>
  <w:num w:numId="8">
    <w:abstractNumId w:val="14"/>
  </w:num>
  <w:num w:numId="9">
    <w:abstractNumId w:val="31"/>
  </w:num>
  <w:num w:numId="10">
    <w:abstractNumId w:val="25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3"/>
  </w:num>
  <w:num w:numId="18">
    <w:abstractNumId w:val="0"/>
  </w:num>
  <w:num w:numId="19">
    <w:abstractNumId w:val="30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9"/>
  </w:num>
  <w:num w:numId="25">
    <w:abstractNumId w:val="10"/>
  </w:num>
  <w:num w:numId="26">
    <w:abstractNumId w:val="20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6"/>
  </w:num>
  <w:num w:numId="32">
    <w:abstractNumId w:val="2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4A9C"/>
    <w:rsid w:val="0002559E"/>
    <w:rsid w:val="000365E9"/>
    <w:rsid w:val="0004102C"/>
    <w:rsid w:val="000477F6"/>
    <w:rsid w:val="00064847"/>
    <w:rsid w:val="00073202"/>
    <w:rsid w:val="0007653F"/>
    <w:rsid w:val="0009123C"/>
    <w:rsid w:val="00091C5F"/>
    <w:rsid w:val="000B4FDA"/>
    <w:rsid w:val="000D4B7E"/>
    <w:rsid w:val="000D5FED"/>
    <w:rsid w:val="000D6A59"/>
    <w:rsid w:val="000E1B10"/>
    <w:rsid w:val="000E351B"/>
    <w:rsid w:val="000E39A8"/>
    <w:rsid w:val="000F4CAE"/>
    <w:rsid w:val="0010009C"/>
    <w:rsid w:val="001049CD"/>
    <w:rsid w:val="00107FCC"/>
    <w:rsid w:val="00112591"/>
    <w:rsid w:val="001138B1"/>
    <w:rsid w:val="00121806"/>
    <w:rsid w:val="0012632E"/>
    <w:rsid w:val="0013191C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C67D2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449F0"/>
    <w:rsid w:val="00545C5D"/>
    <w:rsid w:val="005547DE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1191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60CFF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424A5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C4E06"/>
    <w:rsid w:val="009D0002"/>
    <w:rsid w:val="009D1C1B"/>
    <w:rsid w:val="009D329A"/>
    <w:rsid w:val="009E5BF3"/>
    <w:rsid w:val="009E7B7F"/>
    <w:rsid w:val="009F41F4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432B"/>
    <w:rsid w:val="00BC5D0B"/>
    <w:rsid w:val="00BD25E3"/>
    <w:rsid w:val="00BD4DA2"/>
    <w:rsid w:val="00BE0E2B"/>
    <w:rsid w:val="00BE491E"/>
    <w:rsid w:val="00C1072D"/>
    <w:rsid w:val="00C16996"/>
    <w:rsid w:val="00C17DCF"/>
    <w:rsid w:val="00C245E3"/>
    <w:rsid w:val="00C26658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470A"/>
    <w:rsid w:val="00D25503"/>
    <w:rsid w:val="00D34D16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1C06"/>
    <w:rsid w:val="00F057B1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0D98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82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37</cp:revision>
  <cp:lastPrinted>2022-08-29T15:49:00Z</cp:lastPrinted>
  <dcterms:created xsi:type="dcterms:W3CDTF">2020-09-01T10:29:00Z</dcterms:created>
  <dcterms:modified xsi:type="dcterms:W3CDTF">2022-08-29T15:50:00Z</dcterms:modified>
</cp:coreProperties>
</file>